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07c5418" w14:textId="07c5418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7F0887">
        <w:rPr>
          <w:rFonts w:ascii="Times New Roman" w:hAnsi="Times New Roman"/>
        </w:rPr>
        <w:t>11</w:t>
      </w:r>
      <w:r>
        <w:rPr>
          <w:rFonts w:ascii="Times New Roman" w:hAnsi="Times New Roman"/>
        </w:rPr>
        <w:t xml:space="preserve">. </w:t>
      </w:r>
      <w:r w:rsidR="007F0887">
        <w:rPr>
          <w:rFonts w:ascii="Times New Roman" w:hAnsi="Times New Roman"/>
        </w:rPr>
        <w:t>listopada</w:t>
      </w:r>
      <w:r>
        <w:rPr>
          <w:rFonts w:ascii="Times New Roman" w:hAnsi="Times New Roman"/>
        </w:rPr>
        <w:t xml:space="preserve"> 201</w:t>
      </w:r>
      <w:r w:rsidR="007F0887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2F35BD" w:rsidP="004F3811" w:rsidRDefault="002F35BD">
      <w:pPr>
        <w:jc w:val="center"/>
        <w:rPr>
          <w:rFonts w:ascii="Times New Roman" w:hAnsi="Times New Roman"/>
          <w:b/>
        </w:rPr>
      </w:pPr>
      <w:r w:rsidRPr="002F35BD">
        <w:rPr>
          <w:rFonts w:ascii="Times New Roman" w:hAnsi="Times New Roman"/>
          <w:b/>
        </w:rPr>
        <w:t xml:space="preserve">KROJAČKA RADNJA ANA j.d.o.o. Sveti Petar u Šumi, </w:t>
      </w:r>
    </w:p>
    <w:p w:rsidR="004F3811" w:rsidP="004F3811" w:rsidRDefault="002F35BD">
      <w:pPr>
        <w:jc w:val="center"/>
        <w:rPr>
          <w:rFonts w:ascii="Times New Roman" w:hAnsi="Times New Roman"/>
          <w:b/>
        </w:rPr>
      </w:pPr>
      <w:r w:rsidRPr="002F35BD">
        <w:rPr>
          <w:rFonts w:ascii="Times New Roman" w:hAnsi="Times New Roman"/>
          <w:b/>
        </w:rPr>
        <w:t>Jukini 95 I, OIB: 99921896101</w:t>
      </w:r>
      <w:r w:rsidR="004F3811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BB46F4">
        <w:rPr>
          <w:rFonts w:ascii="Times New Roman" w:hAnsi="Times New Roman"/>
        </w:rPr>
        <w:t>9,</w:t>
      </w:r>
      <w:r w:rsidR="002F35BD">
        <w:rPr>
          <w:rFonts w:ascii="Times New Roman" w:hAnsi="Times New Roman"/>
        </w:rPr>
        <w:t>30</w:t>
      </w:r>
      <w:r>
        <w:rPr>
          <w:rFonts w:ascii="Times New Roman" w:hAnsi="Times New Roman"/>
        </w:rPr>
        <w:t xml:space="preserve"> sati</w:t>
      </w:r>
    </w:p>
    <w:p w:rsidR="004F3811" w:rsidP="004F3811" w:rsidRDefault="004F3811">
      <w:pPr>
        <w:jc w:val="center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ind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su na današnje ročište pristupili: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7F0887">
        <w:rPr>
          <w:rFonts w:ascii="Times New Roman" w:hAnsi="Times New Roman"/>
        </w:rPr>
        <w:t xml:space="preserve">ZZ dužnika </w:t>
      </w:r>
      <w:r w:rsidR="001E3671">
        <w:rPr>
          <w:rFonts w:ascii="Times New Roman" w:hAnsi="Times New Roman"/>
        </w:rPr>
        <w:t>Ana Udovičić</w:t>
      </w:r>
      <w:r w:rsidR="00BB46F4">
        <w:rPr>
          <w:rFonts w:ascii="Times New Roman" w:hAnsi="Times New Roman"/>
        </w:rPr>
        <w:t>,</w:t>
      </w:r>
      <w:r w:rsidR="007F0887">
        <w:rPr>
          <w:rFonts w:ascii="Times New Roman" w:hAnsi="Times New Roman"/>
        </w:rPr>
        <w:t xml:space="preserve"> identitet utvrđen uvidom u OI broj:</w:t>
      </w:r>
      <w:r w:rsidR="00CA4CF4">
        <w:rPr>
          <w:rFonts w:ascii="Times New Roman" w:hAnsi="Times New Roman"/>
        </w:rPr>
        <w:t>105658579</w:t>
      </w:r>
      <w:r w:rsidR="007F0887">
        <w:rPr>
          <w:rFonts w:ascii="Times New Roman" w:hAnsi="Times New Roman"/>
        </w:rPr>
        <w:t xml:space="preserve">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Predlagatelj</w:t>
      </w:r>
      <w:r w:rsidR="00CA4CF4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BB46F4">
        <w:rPr>
          <w:rFonts w:ascii="Times New Roman" w:hAnsi="Times New Roman"/>
        </w:rPr>
        <w:t>13</w:t>
      </w:r>
      <w:r>
        <w:rPr>
          <w:rFonts w:ascii="Times New Roman" w:hAnsi="Times New Roman"/>
        </w:rPr>
        <w:t xml:space="preserve">. </w:t>
      </w:r>
      <w:r w:rsidR="001E3671">
        <w:rPr>
          <w:rFonts w:ascii="Times New Roman" w:hAnsi="Times New Roman"/>
        </w:rPr>
        <w:t>lipnja</w:t>
      </w:r>
      <w:r>
        <w:rPr>
          <w:rFonts w:ascii="Times New Roman" w:hAnsi="Times New Roman"/>
        </w:rPr>
        <w:t xml:space="preserve"> 201</w:t>
      </w:r>
      <w:r w:rsidR="007F0887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godine, a sa oglasne ploče je skinuto </w:t>
      </w:r>
      <w:r w:rsidR="001E3671">
        <w:rPr>
          <w:rFonts w:ascii="Times New Roman" w:hAnsi="Times New Roman"/>
        </w:rPr>
        <w:t>22</w:t>
      </w:r>
      <w:r>
        <w:rPr>
          <w:rFonts w:ascii="Times New Roman" w:hAnsi="Times New Roman"/>
        </w:rPr>
        <w:t xml:space="preserve">. </w:t>
      </w:r>
      <w:r w:rsidR="001E3671">
        <w:rPr>
          <w:rFonts w:ascii="Times New Roman" w:hAnsi="Times New Roman"/>
        </w:rPr>
        <w:t xml:space="preserve">lipnja </w:t>
      </w:r>
      <w:r>
        <w:rPr>
          <w:rFonts w:ascii="Times New Roman" w:hAnsi="Times New Roman"/>
        </w:rPr>
        <w:t>201</w:t>
      </w:r>
      <w:r w:rsidR="007F0887">
        <w:rPr>
          <w:rFonts w:ascii="Times New Roman" w:hAnsi="Times New Roman"/>
        </w:rPr>
        <w:t>9</w:t>
      </w:r>
      <w:r>
        <w:rPr>
          <w:rFonts w:ascii="Times New Roman" w:hAnsi="Times New Roman"/>
        </w:rPr>
        <w:t>. po proteku 8 dana, pa se dostava smatra uredno obavljenom</w:t>
      </w:r>
      <w:r w:rsidR="007F088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</w:t>
      </w:r>
      <w:r w:rsidR="007F0887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1E3671">
        <w:rPr>
          <w:rFonts w:ascii="Times New Roman" w:hAnsi="Times New Roman"/>
        </w:rPr>
        <w:t>10</w:t>
      </w:r>
      <w:r>
        <w:rPr>
          <w:rFonts w:ascii="Times New Roman" w:hAnsi="Times New Roman"/>
        </w:rPr>
        <w:t xml:space="preserve">. </w:t>
      </w:r>
      <w:r w:rsidR="001E3671">
        <w:rPr>
          <w:rFonts w:ascii="Times New Roman" w:hAnsi="Times New Roman"/>
        </w:rPr>
        <w:t>lipnja</w:t>
      </w:r>
      <w:r>
        <w:rPr>
          <w:rFonts w:ascii="Times New Roman" w:hAnsi="Times New Roman"/>
        </w:rPr>
        <w:t xml:space="preserve"> 201</w:t>
      </w:r>
      <w:r w:rsidR="007F0887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prema kojemu na dan </w:t>
      </w:r>
      <w:r w:rsidR="001E3671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. </w:t>
      </w:r>
      <w:r w:rsidR="001E3671">
        <w:rPr>
          <w:rFonts w:ascii="Times New Roman" w:hAnsi="Times New Roman"/>
        </w:rPr>
        <w:t>lipnja</w:t>
      </w:r>
      <w:r w:rsidR="007F088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201</w:t>
      </w:r>
      <w:r w:rsidR="007F0887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7F0887">
        <w:rPr>
          <w:rFonts w:ascii="Times New Roman" w:hAnsi="Times New Roman"/>
        </w:rPr>
        <w:t>120</w:t>
      </w:r>
      <w:r>
        <w:rPr>
          <w:rFonts w:ascii="Times New Roman" w:hAnsi="Times New Roman"/>
        </w:rPr>
        <w:t xml:space="preserve"> dana u ukupnom iznosu od </w:t>
      </w:r>
      <w:r w:rsidR="001E3671">
        <w:rPr>
          <w:rFonts w:ascii="Times New Roman" w:hAnsi="Times New Roman"/>
        </w:rPr>
        <w:t>15.032,35</w:t>
      </w:r>
      <w:r>
        <w:rPr>
          <w:rFonts w:ascii="Times New Roman" w:hAnsi="Times New Roman"/>
        </w:rPr>
        <w:t xml:space="preserve"> kn. </w:t>
      </w:r>
      <w:r w:rsidR="007F0887">
        <w:rPr>
          <w:rFonts w:ascii="Times New Roman" w:hAnsi="Times New Roman"/>
        </w:rPr>
        <w:t xml:space="preserve">Na dan održavanja ročišta račun dužnika je i dalje u blokadi na iznos od </w:t>
      </w:r>
      <w:r w:rsidRPr="004E77F0" w:rsidR="004E77F0">
        <w:rPr>
          <w:rFonts w:ascii="Times New Roman" w:hAnsi="Times New Roman"/>
        </w:rPr>
        <w:t>15.292,38</w:t>
      </w:r>
      <w:r w:rsidR="004E77F0">
        <w:rPr>
          <w:rFonts w:ascii="Times New Roman" w:hAnsi="Times New Roman"/>
        </w:rPr>
        <w:t xml:space="preserve"> </w:t>
      </w:r>
      <w:r w:rsidR="007F0887">
        <w:rPr>
          <w:rFonts w:ascii="Times New Roman" w:hAnsi="Times New Roman"/>
        </w:rPr>
        <w:t xml:space="preserve">kn.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CA4CF4" w:rsidP="001A18A5" w:rsidRDefault="00CA4CF4">
      <w:pPr>
        <w:ind w:right="-288"/>
        <w:jc w:val="both"/>
        <w:rPr>
          <w:rFonts w:ascii="Times New Roman" w:hAnsi="Times New Roman"/>
        </w:rPr>
      </w:pPr>
    </w:p>
    <w:p w:rsidR="00CA4CF4" w:rsidP="00CA4CF4" w:rsidRDefault="00CA4CF4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Utvrđuje se da je zz dužnika dostavila  30. rujna 2019. prokazni popis imovine iz kojeg proizlazi da dužnik nema imovine. </w:t>
      </w:r>
    </w:p>
    <w:p w:rsidR="00CA4CF4" w:rsidP="001A18A5" w:rsidRDefault="00CA4CF4">
      <w:pPr>
        <w:ind w:right="-288"/>
        <w:jc w:val="both"/>
        <w:rPr>
          <w:rFonts w:ascii="Times New Roman" w:hAnsi="Times New Roman"/>
        </w:rPr>
      </w:pPr>
    </w:p>
    <w:p w:rsidR="001A18A5" w:rsidP="00CA4CF4" w:rsidRDefault="00CA4CF4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Također, i</w:t>
      </w:r>
      <w:r w:rsidRPr="00BB46F4" w:rsidR="001A18A5">
        <w:rPr>
          <w:rFonts w:ascii="Times New Roman" w:hAnsi="Times New Roman"/>
        </w:rPr>
        <w:t>z radnj</w:t>
      </w:r>
      <w:r>
        <w:rPr>
          <w:rFonts w:ascii="Times New Roman" w:hAnsi="Times New Roman"/>
        </w:rPr>
        <w:t>i</w:t>
      </w:r>
      <w:r w:rsidRPr="00BB46F4" w:rsidR="001A18A5">
        <w:rPr>
          <w:rFonts w:ascii="Times New Roman" w:hAnsi="Times New Roman"/>
        </w:rPr>
        <w:t xml:space="preserve"> koje je poduzeo sud nije utvrđeno da dužnik ima imovine.</w:t>
      </w:r>
      <w:r w:rsidR="001A18A5">
        <w:rPr>
          <w:rFonts w:ascii="Times New Roman" w:hAnsi="Times New Roman"/>
        </w:rPr>
        <w:t xml:space="preserve"> 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Na upit suca da se očituje o prijedlogu za otvaranje stečajnog postupka te razlozima za otvaranje stečajnog postupka zakonski zastupnik dužnik izjavljuje: </w:t>
      </w:r>
      <w:r w:rsidR="00CA4CF4">
        <w:rPr>
          <w:rFonts w:ascii="Times New Roman" w:hAnsi="Times New Roman"/>
        </w:rPr>
        <w:t xml:space="preserve">da je suglasna sa prijedlogom da se nad dužnikom otvori stečajni postupak. Dužnik je nesposoban za plaćanje a što proizlazi iz prijedloga FINA-e budući je račun dužnika u blokadi od 6. veljače 2019. a dužnik nije u mogućnosti deblokirati račun i otkloniti stečajni razlog.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CA4CF4" w:rsidRDefault="004F381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Na upit suca zakonski zastupnik dužnika navodi da nema trećih osoba koje bi dale izjavu o pristupanju dugu sukladno čl. 124. Stečajnog zakona.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BB46F4">
        <w:rPr>
          <w:rFonts w:ascii="Times New Roman" w:hAnsi="Times New Roman"/>
        </w:rPr>
        <w:t>09:</w:t>
      </w:r>
      <w:r w:rsidR="001E3671">
        <w:rPr>
          <w:rFonts w:ascii="Times New Roman" w:hAnsi="Times New Roman"/>
        </w:rPr>
        <w:t>35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ZZ dužnika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32BF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2F35BD" w:rsidP="002F35BD" w:rsidRDefault="002F35BD">
    <w:pPr>
      <w:pStyle w:val="Zaglavlje"/>
      <w:jc w:val="right"/>
    </w:pPr>
    <w:r w:rsidRPr="00762F0D">
      <w:rPr>
        <w:sz w:val="22"/>
        <w:szCs w:val="22"/>
      </w:rPr>
      <w:t>Posl</w:t>
    </w:r>
    <w:r>
      <w:rPr>
        <w:sz w:val="22"/>
        <w:szCs w:val="22"/>
      </w:rPr>
      <w:t>. broj: 4 St-217/2019-7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>Posl</w:t>
    </w:r>
    <w:r w:rsidR="007F0887">
      <w:rPr>
        <w:sz w:val="22"/>
        <w:szCs w:val="22"/>
      </w:rPr>
      <w:t>. broj: 4 St-</w:t>
    </w:r>
    <w:r w:rsidR="002F35BD">
      <w:rPr>
        <w:sz w:val="22"/>
        <w:szCs w:val="22"/>
      </w:rPr>
      <w:t>217/2019-7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E367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2F35BD"/>
    <w:rsid w:val="003079B6"/>
    <w:rsid w:val="003313E8"/>
    <w:rsid w:val="00382C76"/>
    <w:rsid w:val="00395085"/>
    <w:rsid w:val="003E49B3"/>
    <w:rsid w:val="0046778E"/>
    <w:rsid w:val="00471E38"/>
    <w:rsid w:val="004D73AE"/>
    <w:rsid w:val="004E77F0"/>
    <w:rsid w:val="004F3811"/>
    <w:rsid w:val="00515590"/>
    <w:rsid w:val="00576B3E"/>
    <w:rsid w:val="005A3F55"/>
    <w:rsid w:val="005A50D2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30EB5"/>
    <w:rsid w:val="00731817"/>
    <w:rsid w:val="00753A24"/>
    <w:rsid w:val="00762F0D"/>
    <w:rsid w:val="007F0887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832BF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B46F4"/>
    <w:rsid w:val="00BE3960"/>
    <w:rsid w:val="00C14820"/>
    <w:rsid w:val="00C22467"/>
    <w:rsid w:val="00C50565"/>
    <w:rsid w:val="00C66696"/>
    <w:rsid w:val="00C67C0F"/>
    <w:rsid w:val="00C917D3"/>
    <w:rsid w:val="00C91BCA"/>
    <w:rsid w:val="00CA4CF4"/>
    <w:rsid w:val="00CB3618"/>
    <w:rsid w:val="00CD254E"/>
    <w:rsid w:val="00CD2568"/>
    <w:rsid w:val="00CF7611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6FFA6D28-B350-42C4-9878-D342E9738A72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832B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832B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832BF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832B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832B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11. listopada 2019.</izvorni_sadrzaj>
    <derivirana_varijabla naziv="DomainObject.StvarniPocetakDatum_1">11. listopada 2019.</derivirana_varijabla>
  </DomainObject.StvarniPocetakDatum>
  <DomainObject.StvarniZavrsetakDatum>
    <izvorni_sadrzaj>11. listopada 2019.</izvorni_sadrzaj>
    <derivirana_varijabla naziv="DomainObject.StvarniZavrsetakDatum_1">11. listopada 2019.</derivirana_varijabla>
  </DomainObject.StvarniZavrsetakDatum>
  <DomainObject.PlaniraniZavrsetakDatum>
    <izvorni_sadrzaj>11. listopada 2019.</izvorni_sadrzaj>
    <derivirana_varijabla naziv="DomainObject.PlaniraniZavrsetakDatum_1">11. listopada 2019.</derivirana_varijabla>
  </DomainObject.PlaniraniZavrsetakDatum>
  <DomainObject.PlaniraniPocetakDatum>
    <izvorni_sadrzaj>11. listopada 2019.</izvorni_sadrzaj>
    <derivirana_varijabla naziv="DomainObject.PlaniraniPocetakDatum_1">11. listopada 2019.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listopada 2019.</izvorni_sadrzaj>
    <derivirana_varijabla naziv="DomainObject.Zapisnik.DatumKreiranja_1">11.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St-217/2019-8</izvorni_sadrzaj>
    <derivirana_varijabla naziv="DomainObject.Zapisnik.Oznaka_1">St-217/2019-8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2019.</izvorni_sadrzaj>
    <derivirana_varijabla naziv="DomainObject.Predmet.DatumOsnivanja_1">10.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St-217/2019</izvorni_sadrzaj>
    <derivirana_varijabla naziv="DomainObject.Predmet.OznakaBroj_1">St-217/2019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KROJAČKA RADNJA ANA j.d.o.o. SVETI PETAR U ŠUMI zastupanog po punomoćniku Ana Udovičić</izvorni_sadrzaj>
    <derivirana_varijabla naziv="DomainObject.Predmet.ProtustrankaFormated_1">  KROJAČKA RADNJA ANA j.d.o.o. SVETI PETAR U ŠUMI zastupanog po punomoćniku Ana Udovičić</derivirana_varijabla>
  </DomainObject.Predmet.ProtustrankaFormated>
  <DomainObject.Predmet.ProtustrankaFormatedOIB>
    <izvorni_sadrzaj>  KROJAČKA RADNJA ANA j.d.o.o. SVETI PETAR U ŠUMI, OIB 99921896101 zastupanog po punomoćniku Ana Udovičić</izvorni_sadrzaj>
    <derivirana_varijabla naziv="DomainObject.Predmet.ProtustrankaFormatedOIB_1">  KROJAČKA RADNJA ANA j.d.o.o. SVETI PETAR U ŠUMI, OIB 99921896101 zastupanog po punomoćniku Ana Udovičić</derivirana_varijabla>
  </DomainObject.Predmet.ProtustrankaFormatedOIB>
  <DomainObject.Predmet.ProtustrankaFormatedWithAdress>
    <izvorni_sadrzaj> KROJAČKA RADNJA ANA j.d.o.o. SVETI PETAR U ŠUMI, Jukini 95 I, 52404 Sveti Petar u Šumi zastupanog po punomoćniku Ana Udovičić</izvorni_sadrzaj>
    <derivirana_varijabla naziv="DomainObject.Predmet.ProtustrankaFormatedWithAdress_1"> KROJAČKA RADNJA ANA j.d.o.o. SVETI PETAR U ŠUMI, Jukini 95 I, 52404 Sveti Petar u Šumi zastupanog po punomoćniku Ana Udovičić</derivirana_varijabla>
  </DomainObject.Predmet.ProtustrankaFormatedWithAdress>
  <DomainObject.Predmet.ProtustrankaFormatedWithAdressOIB>
    <izvorni_sadrzaj> KROJAČKA RADNJA ANA j.d.o.o. SVETI PETAR U ŠUMI, OIB 99921896101, Jukini 95 I, 52404 Sveti Petar u Šumi zastupanog po punomoćniku Ana Udovičić</izvorni_sadrzaj>
    <derivirana_varijabla naziv="DomainObject.Predmet.ProtustrankaFormatedWithAdressOIB_1"> KROJAČKA RADNJA ANA j.d.o.o. SVETI PETAR U ŠUMI, OIB 99921896101, Jukini 95 I, 52404 Sveti Petar u Šumi zastupanog po punomoćniku Ana Udovičić</derivirana_varijabla>
  </DomainObject.Predmet.ProtustrankaFormatedWithAdressOIB>
  <DomainObject.Predmet.ProtustrankaWithAdress>
    <izvorni_sadrzaj>KROJAČKA RADNJA ANA j.d.o.o. SVETI PETAR U ŠUMI Jukini 95 I, 52404 Sveti Petar u Šumi</izvorni_sadrzaj>
    <derivirana_varijabla naziv="DomainObject.Predmet.ProtustrankaWithAdress_1">KROJAČKA RADNJA ANA j.d.o.o. SVETI PETAR U ŠUMI Jukini 95 I, 52404 Sveti Petar u Šumi</derivirana_varijabla>
  </DomainObject.Predmet.ProtustrankaWithAdress>
  <DomainObject.Predmet.ProtustrankaWithAdressOIB>
    <izvorni_sadrzaj>KROJAČKA RADNJA ANA j.d.o.o. SVETI PETAR U ŠUMI, OIB 99921896101, Jukini 95 I, 52404 Sveti Petar u Šumi</izvorni_sadrzaj>
    <derivirana_varijabla naziv="DomainObject.Predmet.ProtustrankaWithAdressOIB_1">KROJAČKA RADNJA ANA j.d.o.o. SVETI PETAR U ŠUMI, OIB 99921896101, Jukini 95 I, 52404 Sveti Petar u Šumi</derivirana_varijabla>
  </DomainObject.Predmet.ProtustrankaWithAdressOIB>
  <DomainObject.Predmet.ProtustrankaNazivFormated>
    <izvorni_sadrzaj>KROJAČKA RADNJA ANA j.d.o.o. SVETI PETAR U ŠUMI</izvorni_sadrzaj>
    <derivirana_varijabla naziv="DomainObject.Predmet.ProtustrankaNazivFormated_1">KROJAČKA RADNJA ANA j.d.o.o. SVETI PETAR U ŠUMI</derivirana_varijabla>
  </DomainObject.Predmet.ProtustrankaNazivFormated>
  <DomainObject.Predmet.ProtustrankaNazivFormatedOIB>
    <izvorni_sadrzaj>KROJAČKA RADNJA ANA j.d.o.o. SVETI PETAR U ŠUMI, OIB 99921896101</izvorni_sadrzaj>
    <derivirana_varijabla naziv="DomainObject.Predmet.ProtustrankaNazivFormatedOIB_1">KROJAČKA RADNJA ANA j.d.o.o. SVETI PETAR U ŠUMI, OIB 99921896101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15032.35</izvorni_sadrzaj>
    <derivirana_varijabla naziv="DomainObject.Predmet.TrenutnaVrijednost_1">15032.35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KROJAČKA RADNJA ANA j.d.o.o. SVETI PETAR U ŠUMI zastupanog po punomoćniku Ana Udovičić</item>
    </izvorni_sadrzaj>
    <derivirana_varijabla naziv="DomainObject.Predmet.ProtuStrankaListFormated_1">
      <item>KROJAČKA RADNJA ANA j.d.o.o. SVETI PETAR U ŠUMI zastupanog po punomoćniku Ana Udovičić</item>
    </derivirana_varijabla>
  </DomainObject.Predmet.ProtuStrankaListFormated>
  <DomainObject.Predmet.ProtuStrankaListFormatedOIB>
    <izvorni_sadrzaj>
      <item>KROJAČKA RADNJA ANA j.d.o.o. SVETI PETAR U ŠUMI, OIB 99921896101 zastupanog po punomoćniku Ana Udovičić</item>
    </izvorni_sadrzaj>
    <derivirana_varijabla naziv="DomainObject.Predmet.ProtuStrankaListFormatedOIB_1">
      <item>KROJAČKA RADNJA ANA j.d.o.o. SVETI PETAR U ŠUMI, OIB 99921896101 zastupanog po punomoćniku Ana Udovičić</item>
    </derivirana_varijabla>
  </DomainObject.Predmet.ProtuStrankaListFormatedOIB>
  <DomainObject.Predmet.ProtuStrankaListFormatedWithAdress>
    <izvorni_sadrzaj>
      <item>KROJAČKA RADNJA ANA j.d.o.o. SVETI PETAR U ŠUMI, Jukini 95 I, 52404 Sveti Petar u Šumi zastupanog po punomoćniku Ana Udovičić</item>
    </izvorni_sadrzaj>
    <derivirana_varijabla naziv="DomainObject.Predmet.ProtuStrankaListFormatedWithAdress_1">
      <item>KROJAČKA RADNJA ANA j.d.o.o. SVETI PETAR U ŠUMI, Jukini 95 I, 52404 Sveti Petar u Šumi zastupanog po punomoćniku Ana Udovičić</item>
    </derivirana_varijabla>
  </DomainObject.Predmet.ProtuStrankaListFormatedWithAdress>
  <DomainObject.Predmet.ProtuStrankaListFormatedWithAdressOIB>
    <izvorni_sadrzaj>
      <item>KROJAČKA RADNJA ANA j.d.o.o. SVETI PETAR U ŠUMI, OIB 99921896101, Jukini 95 I, 52404 Sveti Petar u Šumi zastupanog po punomoćniku Ana Udovičić</item>
    </izvorni_sadrzaj>
    <derivirana_varijabla naziv="DomainObject.Predmet.ProtuStrankaListFormatedWithAdressOIB_1">
      <item>KROJAČKA RADNJA ANA j.d.o.o. SVETI PETAR U ŠUMI, OIB 99921896101, Jukini 95 I, 52404 Sveti Petar u Šumi zastupanog po punomoćniku Ana Udovičić</item>
    </derivirana_varijabla>
  </DomainObject.Predmet.ProtuStrankaListFormatedWithAdressOIB>
  <DomainObject.Predmet.ProtuStrankaListNazivFormated>
    <izvorni_sadrzaj>
      <item>KROJAČKA RADNJA ANA j.d.o.o. SVETI PETAR U ŠUMI</item>
    </izvorni_sadrzaj>
    <derivirana_varijabla naziv="DomainObject.Predmet.ProtuStrankaListNazivFormated_1">
      <item>KROJAČKA RADNJA ANA j.d.o.o. SVETI PETAR U ŠUMI</item>
    </derivirana_varijabla>
  </DomainObject.Predmet.ProtuStrankaListNazivFormated>
  <DomainObject.Predmet.ProtuStrankaListNazivFormatedOIB>
    <izvorni_sadrzaj>
      <item>KROJAČKA RADNJA ANA j.d.o.o. SVETI PETAR U ŠUMI, OIB 99921896101</item>
    </izvorni_sadrzaj>
    <derivirana_varijabla naziv="DomainObject.Predmet.ProtuStrankaListNazivFormatedOIB_1">
      <item>KROJAČKA RADNJA ANA j.d.o.o. SVETI PETAR U ŠUMI, OIB 99921896101</item>
    </derivirana_varijabla>
  </DomainObject.Predmet.ProtuStrankaListNazivFormatedOIB>
  <DomainObject.Predmet.OstaliListFormated>
    <izvorni_sadrzaj>
      <item>Ana Udovičić punomoćnica sudionika u postupku KROJAČKA RADNJA ANA j.d.o.o. SVETI PETAR U ŠUMI</item>
    </izvorni_sadrzaj>
    <derivirana_varijabla naziv="DomainObject.Predmet.OstaliListFormated_1">
      <item>Ana Udovičić punomoćnica sudionika u postupku KROJAČKA RADNJA ANA j.d.o.o. SVETI PETAR U ŠUMI</item>
    </derivirana_varijabla>
  </DomainObject.Predmet.OstaliListFormated>
  <DomainObject.Predmet.OstaliListFormatedOIB>
    <izvorni_sadrzaj>
      <item>Ana Udovičić, OIB 97759157111 punomoćnica sudionika u postupku KROJAČKA RADNJA ANA j.d.o.o. SVETI PETAR U ŠUMI</item>
    </izvorni_sadrzaj>
    <derivirana_varijabla naziv="DomainObject.Predmet.OstaliListFormatedOIB_1">
      <item>Ana Udovičić, OIB 97759157111 punomoćnica sudionika u postupku KROJAČKA RADNJA ANA j.d.o.o. SVETI PETAR U ŠUMI</item>
    </derivirana_varijabla>
  </DomainObject.Predmet.OstaliListFormatedOIB>
  <DomainObject.Predmet.OstaliListFormatedWithAdress>
    <izvorni_sadrzaj>
      <item>Ana Udovičić, Jukini 95 I, 52404 Sveti Petar u Šumi punomoćnica sudionika u postupku KROJAČKA RADNJA ANA j.d.o.o. SVETI PETAR U ŠUMI</item>
    </izvorni_sadrzaj>
    <derivirana_varijabla naziv="DomainObject.Predmet.OstaliListFormatedWithAdress_1">
      <item>Ana Udovičić, Jukini 95 I, 52404 Sveti Petar u Šumi punomoćnica sudionika u postupku KROJAČKA RADNJA ANA j.d.o.o. SVETI PETAR U ŠUMI</item>
    </derivirana_varijabla>
  </DomainObject.Predmet.OstaliListFormatedWithAdress>
  <DomainObject.Predmet.OstaliListFormatedWithAdressOIB>
    <izvorni_sadrzaj>
      <item>Ana Udovičić, OIB 97759157111, Jukini 95 I, 52404 Sveti Petar u Šumi punomoćnica sudionika u postupku KROJAČKA RADNJA ANA j.d.o.o. SVETI PETAR U ŠUMI</item>
    </izvorni_sadrzaj>
    <derivirana_varijabla naziv="DomainObject.Predmet.OstaliListFormatedWithAdressOIB_1">
      <item>Ana Udovičić, OIB 97759157111, Jukini 95 I, 52404 Sveti Petar u Šumi punomoćnica sudionika u postupku KROJAČKA RADNJA ANA j.d.o.o. SVETI PETAR U ŠUMI</item>
    </derivirana_varijabla>
  </DomainObject.Predmet.OstaliListFormatedWithAdressOIB>
  <DomainObject.Predmet.OstaliListNazivFormated>
    <izvorni_sadrzaj>
      <item>Ana Udovičić</item>
    </izvorni_sadrzaj>
    <derivirana_varijabla naziv="DomainObject.Predmet.OstaliListNazivFormated_1">
      <item>Ana Udovičić</item>
    </derivirana_varijabla>
  </DomainObject.Predmet.OstaliListNazivFormated>
  <DomainObject.Predmet.OstaliListNazivFormatedOIB>
    <izvorni_sadrzaj>
      <item>Ana Udovičić, OIB 97759157111</item>
    </izvorni_sadrzaj>
    <derivirana_varijabla naziv="DomainObject.Predmet.OstaliListNazivFormatedOIB_1">
      <item>Ana Udovičić, OIB 97759157111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listopada 2019.</izvorni_sadrzaj>
    <derivirana_varijabla naziv="DomainObject.Datum_1">11. listopada 2019.</derivirana_varijabla>
  </DomainObject.Datum>
  <DomainObject.PoslovniBrojDokumenta>
    <izvorni_sadrzaj>St-217/2019-8</izvorni_sadrzaj>
    <derivirana_varijabla naziv="DomainObject.PoslovniBrojDokumenta_1">St-217/2019-8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KROJAČKA RADNJA ANA j.d.o.o. SVETI PETAR U ŠUMI</izvorni_sadrzaj>
    <derivirana_varijabla naziv="DomainObject.Predmet.ProtustrankaIDrugi_1">KROJAČKA RADNJA ANA j.d.o.o. SVETI PETAR U ŠUMI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KROJAČKA RADNJA ANA j.d.o.o. SVETI PETAR U ŠUMI, OIB 99921896101, Jukini 95 I, 52404 Sveti Petar u Šumi</izvorni_sadrzaj>
    <derivirana_varijabla naziv="DomainObject.Predmet.ProtustrankaIDrugiAdressOIB_1">KROJAČKA RADNJA ANA j.d.o.o. SVETI PETAR U ŠUMI, OIB 99921896101, Jukini 95 I, 52404 Sveti Petar u Šumi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KROJAČKA RADNJA ANA j.d.o.o. SVETI PETAR U ŠUMI</item>
      <item>Ana Udovičić</item>
    </izvorni_sadrzaj>
    <derivirana_varijabla naziv="DomainObject.Predmet.SudioniciListNaziv_1">
      <item>FINANCIJSKA AGENCIJA, RC RIJEKA, PODRUŽNICA PULA, PULA</item>
      <item>KROJAČKA RADNJA ANA j.d.o.o. SVETI PETAR U ŠUMI</item>
      <item>Ana Udovičić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KROJAČKA RADNJA ANA j.d.o.o. SVETI PETAR U ŠUMI, OIB 99921896101, Jukini 95 I,52404 Sveti Petar u Šumi</item>
      <item>Ana Udovičić, OIB 97759157111, Jukini 95 I,52404 Sveti Petar u Šumi</item>
    </izvorni_sadrzaj>
    <derivirana_varijabla naziv="DomainObject.Predmet.SudioniciListAdressOIB_1">
      <item>FINANCIJSKA AGENCIJA, RC RIJEKA, PODRUŽNICA PULA, PULA, OIB 85821130368, Ulica grada Vukovara 70,10000 Zagreb</item>
      <item>KROJAČKA RADNJA ANA j.d.o.o. SVETI PETAR U ŠUMI, OIB 99921896101, Jukini 95 I,52404 Sveti Petar u Šumi</item>
      <item>Ana Udovičić, OIB 97759157111, Jukini 95 I,52404 Sveti Petar u Šumi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99921896101</item>
      <item>, OIB 97759157111</item>
    </izvorni_sadrzaj>
    <derivirana_varijabla naziv="DomainObject.Predmet.SudioniciListNazivOIB_1">
      <item>, OIB 85821130368</item>
      <item>, OIB 99921896101</item>
      <item>, OIB 97759157111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ACB079-5302-45B5-8CA8-E83A72D0F4FF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403</properties:Words>
  <properties:Characters>2172</properties:Characters>
  <properties:Lines>82</properties:Lines>
  <properties:Paragraphs>29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2645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2019-10-10T10:56:00Z</dcterms:created>
  <dc:creator>epincin</dc:creator>
  <cp:lastModifiedBy>Sanja Prodan</cp:lastModifiedBy>
  <cp:lastPrinted>2015-12-17T09:17:00Z</cp:lastPrinted>
  <dcterms:modified xmlns:xsi="http://www.w3.org/2001/XMLSchema-instance" xsi:type="dcterms:W3CDTF">2019-10-11T07:39:00Z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St-217/2019-8 / Zapisnik - Ročište radi rasprave o uvjetima za otvaranje steč. post. (St-217-2019-8 KROJAČKA RADNJA ANA (9,30).docx)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